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2BCD40BE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>Vorhaben:</w:t>
      </w:r>
      <w:r w:rsidR="00C81840">
        <w:rPr>
          <w:rFonts w:eastAsia="Times New Roman" w:cs="Arial"/>
          <w:color w:val="004994"/>
          <w:spacing w:val="5"/>
          <w:kern w:val="28"/>
        </w:rPr>
        <w:t xml:space="preserve"> </w:t>
      </w:r>
      <w:r w:rsidR="002049CC" w:rsidRPr="002049CC">
        <w:rPr>
          <w:rFonts w:eastAsia="Times New Roman" w:cs="Arial"/>
          <w:color w:val="004994"/>
          <w:spacing w:val="5"/>
          <w:kern w:val="28"/>
        </w:rPr>
        <w:t>Wartung Pipettierroboter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C81840">
        <w:rPr>
          <w:rFonts w:eastAsia="Times New Roman" w:cs="Arial"/>
          <w:color w:val="004994"/>
          <w:spacing w:val="5"/>
          <w:kern w:val="28"/>
        </w:rPr>
        <w:t>26_NAT_0</w:t>
      </w:r>
      <w:r w:rsidR="002049CC">
        <w:rPr>
          <w:rFonts w:eastAsia="Times New Roman" w:cs="Arial"/>
          <w:color w:val="004994"/>
          <w:spacing w:val="5"/>
          <w:kern w:val="28"/>
        </w:rPr>
        <w:t>25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  <w:r w:rsidR="00522A5E">
        <w:rPr>
          <w:rFonts w:eastAsia="Times New Roman" w:cs="Arial"/>
          <w:color w:val="004994"/>
          <w:spacing w:val="5"/>
          <w:kern w:val="28"/>
        </w:rPr>
        <w:t>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30195B76" w14:textId="2229F17D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</w:t>
      </w:r>
      <w:r>
        <w:rPr>
          <w:rFonts w:cs="Arial"/>
        </w:rPr>
        <w:t>Dokument „H. Preisblatt</w:t>
      </w:r>
      <w:r w:rsidRPr="00A847DA">
        <w:rPr>
          <w:rFonts w:cs="Arial"/>
        </w:rPr>
        <w:t>“</w:t>
      </w:r>
    </w:p>
    <w:p w14:paraId="15747D8A" w14:textId="77777777" w:rsidR="00CE3A48" w:rsidRDefault="00CE3A48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ab/>
      </w:r>
      <w:r w:rsidRPr="00C81840">
        <w:rPr>
          <w:rFonts w:cs="Arial"/>
        </w:rPr>
        <w:t>...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UVgO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E087C" w14:textId="77777777" w:rsidR="003D6DB3" w:rsidRDefault="003D6DB3" w:rsidP="003D338A">
      <w:pPr>
        <w:spacing w:after="0"/>
      </w:pPr>
      <w:r>
        <w:separator/>
      </w:r>
    </w:p>
  </w:endnote>
  <w:endnote w:type="continuationSeparator" w:id="0">
    <w:p w14:paraId="3B63FD73" w14:textId="77777777" w:rsidR="003D6DB3" w:rsidRDefault="003D6DB3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716698D4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2049CC">
      <w:rPr>
        <w:noProof/>
      </w:rPr>
      <w:instrText>1</w:instrText>
    </w:r>
    <w:r w:rsidR="00BC21BC">
      <w:rPr>
        <w:noProof/>
      </w:rP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 w:rsidR="00BC21BC">
      <w:fldChar w:fldCharType="begin"/>
    </w:r>
    <w:r w:rsidR="00BC21BC">
      <w:instrText xml:space="preserve"> NUMPAGES </w:instrText>
    </w:r>
    <w:r w:rsidR="00BC21BC">
      <w:fldChar w:fldCharType="separate"/>
    </w:r>
    <w:r w:rsidR="00AF372A">
      <w:rPr>
        <w:noProof/>
      </w:rPr>
      <w:instrText>2</w:instrText>
    </w:r>
    <w:r w:rsidR="00BC21BC">
      <w:rPr>
        <w:noProof/>
      </w:rPr>
      <w:fldChar w:fldCharType="end"/>
    </w:r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FF38" w14:textId="77777777" w:rsidR="003D6DB3" w:rsidRDefault="003D6DB3" w:rsidP="003D338A">
      <w:pPr>
        <w:spacing w:after="0"/>
      </w:pPr>
      <w:r>
        <w:separator/>
      </w:r>
    </w:p>
  </w:footnote>
  <w:footnote w:type="continuationSeparator" w:id="0">
    <w:p w14:paraId="133F249D" w14:textId="77777777" w:rsidR="003D6DB3" w:rsidRDefault="003D6DB3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83EDCD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5DDB"/>
    <w:rsid w:val="001F623E"/>
    <w:rsid w:val="00200AE1"/>
    <w:rsid w:val="0020353C"/>
    <w:rsid w:val="0020394C"/>
    <w:rsid w:val="002049CC"/>
    <w:rsid w:val="002065A2"/>
    <w:rsid w:val="0027310E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4925"/>
    <w:rsid w:val="003A43FE"/>
    <w:rsid w:val="003B329D"/>
    <w:rsid w:val="003C2FED"/>
    <w:rsid w:val="003C3576"/>
    <w:rsid w:val="003D338A"/>
    <w:rsid w:val="003D6DB3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15716"/>
    <w:rsid w:val="00632745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0643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840"/>
    <w:rsid w:val="00C81C90"/>
    <w:rsid w:val="00C92B38"/>
    <w:rsid w:val="00CB18DF"/>
    <w:rsid w:val="00CB264A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771F2"/>
    <w:rsid w:val="00EB0A66"/>
    <w:rsid w:val="00EB26A8"/>
    <w:rsid w:val="00ED085A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D702CE-EF6C-4A3F-9114-D04A269D2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215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Berndt, Martin</cp:lastModifiedBy>
  <cp:revision>38</cp:revision>
  <cp:lastPrinted>2011-09-03T11:20:00Z</cp:lastPrinted>
  <dcterms:created xsi:type="dcterms:W3CDTF">2020-12-08T11:48:00Z</dcterms:created>
  <dcterms:modified xsi:type="dcterms:W3CDTF">2026-04-24T11:36:00Z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</Properties>
</file>